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6A06D" w14:textId="77777777" w:rsidR="002A2BC7" w:rsidRPr="00690BA6" w:rsidRDefault="002A2BC7" w:rsidP="002A2BC7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William BOSSH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529566AA" w14:textId="77777777" w:rsidR="002A2BC7" w:rsidRDefault="002A2BC7" w:rsidP="002A2B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48906545" w14:textId="77777777" w:rsidR="002A2BC7" w:rsidRDefault="002A2BC7" w:rsidP="002A2B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89D5EA" w14:textId="77777777" w:rsidR="002A2BC7" w:rsidRDefault="002A2BC7" w:rsidP="002A2B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E067A5" w14:textId="77777777" w:rsidR="002A2BC7" w:rsidRDefault="002A2BC7" w:rsidP="002A2BC7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He served at sea under Robert Carew(q.v.).</w:t>
      </w:r>
    </w:p>
    <w:p w14:paraId="4BF50586" w14:textId="77777777" w:rsidR="002A2BC7" w:rsidRDefault="002A2BC7" w:rsidP="002A2BC7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m.8,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11E1C4B1" w14:textId="77777777" w:rsidR="002A2BC7" w:rsidRDefault="002A2BC7" w:rsidP="002A2BC7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1D437A11" w14:textId="77777777" w:rsidR="002A2BC7" w:rsidRDefault="002A2BC7" w:rsidP="002A2BC7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40AEA7C1" w14:textId="77777777" w:rsidR="002A2BC7" w:rsidRDefault="002A2BC7" w:rsidP="002A2BC7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07667F31" w14:textId="77777777" w:rsidR="002A2BC7" w:rsidRDefault="002A2BC7" w:rsidP="002A2BC7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12 September 2021</w:t>
      </w:r>
    </w:p>
    <w:p w14:paraId="15D33C0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47775E" w14:textId="77777777" w:rsidR="002A2BC7" w:rsidRDefault="002A2BC7" w:rsidP="009139A6">
      <w:r>
        <w:separator/>
      </w:r>
    </w:p>
  </w:endnote>
  <w:endnote w:type="continuationSeparator" w:id="0">
    <w:p w14:paraId="77282C31" w14:textId="77777777" w:rsidR="002A2BC7" w:rsidRDefault="002A2BC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5EB2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C368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49CB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B21960" w14:textId="77777777" w:rsidR="002A2BC7" w:rsidRDefault="002A2BC7" w:rsidP="009139A6">
      <w:r>
        <w:separator/>
      </w:r>
    </w:p>
  </w:footnote>
  <w:footnote w:type="continuationSeparator" w:id="0">
    <w:p w14:paraId="6E4A5115" w14:textId="77777777" w:rsidR="002A2BC7" w:rsidRDefault="002A2BC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253A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704C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722A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BC7"/>
    <w:rsid w:val="000666E0"/>
    <w:rsid w:val="002510B7"/>
    <w:rsid w:val="002A2BC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A757FB"/>
  <w15:chartTrackingRefBased/>
  <w15:docId w15:val="{5DB5F204-51C3-49B9-8FC9-3B8A9D585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2021-10-17T19:38:00Z</dcterms:created>
  <dcterms:modified xsi:type="dcterms:W3CDTF">2021-10-17T19:38:00Z</dcterms:modified>
</cp:coreProperties>
</file>